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481E5787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3E28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R4-190</w:t>
      </w:r>
      <w:r w:rsidR="008D1B4A">
        <w:rPr>
          <w:b/>
          <w:i/>
          <w:noProof/>
          <w:sz w:val="28"/>
        </w:rPr>
        <w:t>8885</w:t>
      </w:r>
      <w:bookmarkStart w:id="0" w:name="_GoBack"/>
      <w:bookmarkEnd w:id="0"/>
    </w:p>
    <w:p w14:paraId="159CFEA3" w14:textId="57D96D02" w:rsidR="00C77A62" w:rsidRPr="000F2BA9" w:rsidRDefault="003E280A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Ljubljana, Slovenia, August 26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>-30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87184AC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3E280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21346098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D32112C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3E280A">
              <w:t>8-26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3" w:name="_Toc13079911"/>
      <w:r w:rsidRPr="0006458D">
        <w:t>11.2.2.1</w:t>
      </w:r>
      <w:r w:rsidRPr="0006458D">
        <w:tab/>
        <w:t>Requirements for PUSCH with transform precoding disabled</w:t>
      </w:r>
      <w:bookmarkEnd w:id="3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4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4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654D6A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654D6A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654D6A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654D6A">
        <w:trPr>
          <w:jc w:val="center"/>
        </w:trPr>
        <w:tc>
          <w:tcPr>
            <w:tcW w:w="6516" w:type="dxa"/>
            <w:gridSpan w:val="2"/>
          </w:tcPr>
          <w:p w14:paraId="18D27D19" w14:textId="77777777" w:rsidR="0089365F" w:rsidRPr="0006458D" w:rsidRDefault="0089365F" w:rsidP="00654D6A">
            <w:pPr>
              <w:pStyle w:val="TAL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551" w:type="dxa"/>
          </w:tcPr>
          <w:p w14:paraId="5E15EE4A" w14:textId="77777777" w:rsidR="0089365F" w:rsidRPr="0006458D" w:rsidRDefault="0089365F" w:rsidP="00654D6A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654D6A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654D6A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654D6A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654D6A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654D6A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654D6A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654D6A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654D6A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654D6A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654D6A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654D6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654D6A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654D6A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654D6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654D6A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654D6A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654D6A">
            <w:pPr>
              <w:pStyle w:val="TAL"/>
            </w:pPr>
            <w:bookmarkStart w:id="5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654D6A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5"/>
      <w:tr w:rsidR="0089365F" w:rsidRPr="0006458D" w14:paraId="4730D506" w14:textId="77777777" w:rsidTr="00654D6A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654D6A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654D6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654D6A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654D6A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654D6A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654D6A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654D6A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654D6A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654D6A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654D6A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654D6A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654D6A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654D6A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654D6A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654D6A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654D6A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654D6A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654D6A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654D6A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654D6A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654D6A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654D6A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654D6A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654D6A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654D6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654D6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654D6A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654D6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654D6A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6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6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89365F" w:rsidRPr="0006458D" w14:paraId="59275534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47C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E7A4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5C51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BD1" w14:textId="77777777" w:rsidR="0089365F" w:rsidRPr="0006458D" w:rsidRDefault="0089365F" w:rsidP="00654D6A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A32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D83B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3F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B32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A2B9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2F7C9330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109FA894" w14:textId="77777777" w:rsidTr="0089365F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91A4" w14:textId="77777777" w:rsidR="0089365F" w:rsidRPr="0006458D" w:rsidRDefault="0089365F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340A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5605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C07E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7D09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6A540" w14:textId="77777777" w:rsidR="0089365F" w:rsidRPr="0006458D" w:rsidRDefault="0089365F" w:rsidP="00654D6A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6012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4185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660E3" w14:textId="77777777" w:rsidR="0089365F" w:rsidRPr="0006458D" w:rsidRDefault="0089365F" w:rsidP="00654D6A">
            <w:pPr>
              <w:pStyle w:val="TAC"/>
            </w:pPr>
            <w:r w:rsidRPr="0006458D">
              <w:t>[-1.8]</w:t>
            </w:r>
          </w:p>
        </w:tc>
      </w:tr>
      <w:tr w:rsidR="0089365F" w:rsidRPr="0006458D" w14:paraId="27F18F0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2ED8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99D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085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55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05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112" w14:textId="77777777" w:rsidR="0089365F" w:rsidRPr="0006458D" w:rsidRDefault="0089365F" w:rsidP="00654D6A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81B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21C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EEE4" w14:textId="77777777" w:rsidR="0089365F" w:rsidRPr="0006458D" w:rsidRDefault="0089365F" w:rsidP="00654D6A">
            <w:pPr>
              <w:pStyle w:val="TAC"/>
            </w:pPr>
            <w:r w:rsidRPr="0006458D">
              <w:t>[-2.0]</w:t>
            </w:r>
          </w:p>
        </w:tc>
      </w:tr>
      <w:tr w:rsidR="0089365F" w:rsidRPr="0006458D" w14:paraId="3F6327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9A09D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39E66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0702A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BF58B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7A538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3960" w14:textId="77777777" w:rsidR="0089365F" w:rsidRPr="0006458D" w:rsidRDefault="0089365F" w:rsidP="00654D6A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7DE29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CE8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B17" w14:textId="77777777" w:rsidR="0089365F" w:rsidRPr="0006458D" w:rsidRDefault="0089365F" w:rsidP="00654D6A">
            <w:pPr>
              <w:pStyle w:val="TAC"/>
            </w:pPr>
            <w:r w:rsidRPr="0006458D">
              <w:t>[12.0]</w:t>
            </w:r>
          </w:p>
        </w:tc>
      </w:tr>
      <w:tr w:rsidR="0089365F" w:rsidRPr="0006458D" w14:paraId="68C1A4E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B2D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C8B6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D4B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F7DB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5BEA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CDD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259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CA8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D37" w14:textId="77777777" w:rsidR="0089365F" w:rsidRPr="0006458D" w:rsidRDefault="0089365F" w:rsidP="00654D6A">
            <w:pPr>
              <w:pStyle w:val="TAC"/>
            </w:pPr>
            <w:r w:rsidRPr="0006458D">
              <w:t>[11.7]</w:t>
            </w:r>
          </w:p>
        </w:tc>
      </w:tr>
      <w:tr w:rsidR="0089365F" w:rsidRPr="0006458D" w14:paraId="090F3D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65B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C27D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0C8E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49E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B583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5323D" w14:textId="77777777" w:rsidR="0089365F" w:rsidRPr="0006458D" w:rsidRDefault="0089365F" w:rsidP="00654D6A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547B1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31F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AC71" w14:textId="77777777" w:rsidR="0089365F" w:rsidRPr="0006458D" w:rsidRDefault="0089365F" w:rsidP="00654D6A">
            <w:pPr>
              <w:pStyle w:val="TAC"/>
            </w:pPr>
            <w:r w:rsidRPr="0006458D">
              <w:t>[10.7]</w:t>
            </w:r>
          </w:p>
        </w:tc>
      </w:tr>
      <w:tr w:rsidR="0089365F" w:rsidRPr="0006458D" w14:paraId="4FE4C07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DE1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8895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CEC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1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AE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324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432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71F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5A08" w14:textId="77777777" w:rsidR="0089365F" w:rsidRPr="0006458D" w:rsidRDefault="0089365F" w:rsidP="00654D6A">
            <w:pPr>
              <w:pStyle w:val="TAC"/>
            </w:pPr>
            <w:r w:rsidRPr="0006458D">
              <w:t>[10.9]</w:t>
            </w:r>
          </w:p>
        </w:tc>
      </w:tr>
      <w:tr w:rsidR="0089365F" w:rsidRPr="0006458D" w14:paraId="1289D35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9416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5D752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261FF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63B1F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2AD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D1C74" w14:textId="77777777" w:rsidR="0089365F" w:rsidRPr="0006458D" w:rsidRDefault="0089365F" w:rsidP="00654D6A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94D4E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7E5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3EE0" w14:textId="77777777" w:rsidR="0089365F" w:rsidRPr="0006458D" w:rsidRDefault="0089365F" w:rsidP="00654D6A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0F3649E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04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98A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86111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0ADC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8F8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0F4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A7E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1A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723C" w14:textId="77777777" w:rsidR="0089365F" w:rsidRPr="0006458D" w:rsidRDefault="0089365F" w:rsidP="00654D6A">
            <w:pPr>
              <w:pStyle w:val="TAC"/>
            </w:pPr>
            <w:r w:rsidRPr="0006458D">
              <w:t>[13.2]</w:t>
            </w:r>
          </w:p>
        </w:tc>
      </w:tr>
      <w:tr w:rsidR="0089365F" w:rsidRPr="0006458D" w14:paraId="700A2E5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0DA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1ECD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521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5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2C9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7228" w14:textId="77777777" w:rsidR="0089365F" w:rsidRPr="0006458D" w:rsidRDefault="0089365F" w:rsidP="00654D6A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12A52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1B2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590" w14:textId="77777777" w:rsidR="0089365F" w:rsidRPr="0006458D" w:rsidRDefault="0089365F" w:rsidP="00654D6A">
            <w:pPr>
              <w:pStyle w:val="TAC"/>
            </w:pPr>
            <w:r w:rsidRPr="0006458D">
              <w:t>[13.2]</w:t>
            </w:r>
          </w:p>
        </w:tc>
      </w:tr>
      <w:tr w:rsidR="0089365F" w:rsidRPr="0006458D" w14:paraId="4EBD210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9C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C462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1B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FA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57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6F3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BA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18C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C212" w14:textId="77777777" w:rsidR="0089365F" w:rsidRPr="0006458D" w:rsidRDefault="0089365F" w:rsidP="00654D6A">
            <w:pPr>
              <w:pStyle w:val="TAC"/>
            </w:pPr>
            <w:r w:rsidRPr="0006458D">
              <w:t>[13.1]</w:t>
            </w:r>
          </w:p>
        </w:tc>
      </w:tr>
      <w:tr w:rsidR="0089365F" w:rsidRPr="0006458D" w14:paraId="4B5AF82D" w14:textId="77777777" w:rsidTr="0089365F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9DAF2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4CF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159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F5A74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FADE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DF19C" w14:textId="77777777" w:rsidR="0089365F" w:rsidRPr="0006458D" w:rsidRDefault="0089365F" w:rsidP="00654D6A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DB25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5DC75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728F3" w14:textId="77777777" w:rsidR="0089365F" w:rsidRPr="0006458D" w:rsidRDefault="0089365F" w:rsidP="00654D6A">
            <w:pPr>
              <w:pStyle w:val="TAC"/>
            </w:pPr>
            <w:r w:rsidRPr="0006458D">
              <w:t>[1.8]</w:t>
            </w:r>
          </w:p>
        </w:tc>
      </w:tr>
      <w:tr w:rsidR="0089365F" w:rsidRPr="0006458D" w14:paraId="5C5D1313" w14:textId="77777777" w:rsidTr="0089365F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FA09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0E0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497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5C21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4CE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954F" w14:textId="77777777" w:rsidR="0089365F" w:rsidRPr="0006458D" w:rsidRDefault="0089365F" w:rsidP="00654D6A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7CB8B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87726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FDCF9" w14:textId="77777777" w:rsidR="0089365F" w:rsidRPr="0006458D" w:rsidRDefault="0089365F" w:rsidP="00654D6A">
            <w:pPr>
              <w:pStyle w:val="TAC"/>
            </w:pPr>
            <w:r w:rsidRPr="0006458D">
              <w:t>[1.4]</w:t>
            </w:r>
          </w:p>
        </w:tc>
      </w:tr>
      <w:tr w:rsidR="0089365F" w:rsidRPr="0006458D" w14:paraId="333EB1E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198D7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1614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28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DA99E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002B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04F81" w14:textId="77777777" w:rsidR="0089365F" w:rsidRPr="0006458D" w:rsidRDefault="0089365F" w:rsidP="00654D6A">
            <w:pPr>
              <w:pStyle w:val="TAC"/>
            </w:pPr>
            <w:r w:rsidRPr="0006458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6F88E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9E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CFEF" w14:textId="77777777" w:rsidR="0089365F" w:rsidRPr="0006458D" w:rsidRDefault="0089365F" w:rsidP="00654D6A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43A187F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BDFF6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B893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B698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5CF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620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C73A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574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268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B0B" w14:textId="77777777" w:rsidR="0089365F" w:rsidRPr="0006458D" w:rsidRDefault="0089365F" w:rsidP="00654D6A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2534204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59A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D979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C1E8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986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6BC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BDDD" w14:textId="77777777" w:rsidR="0089365F" w:rsidRPr="0006458D" w:rsidRDefault="0089365F" w:rsidP="00654D6A">
            <w:pPr>
              <w:pStyle w:val="TAC"/>
            </w:pPr>
            <w:r w:rsidRPr="0006458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27179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C8C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C89" w14:textId="77777777" w:rsidR="0089365F" w:rsidRPr="0006458D" w:rsidRDefault="0089365F" w:rsidP="00654D6A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04F4896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B2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72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22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AA0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21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CB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5B2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EC4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7F" w14:textId="77777777" w:rsidR="0089365F" w:rsidRPr="0006458D" w:rsidRDefault="0089365F" w:rsidP="00654D6A">
            <w:pPr>
              <w:pStyle w:val="TAC"/>
            </w:pPr>
            <w:r w:rsidRPr="0006458D">
              <w:t>[18.4]</w:t>
            </w:r>
          </w:p>
        </w:tc>
      </w:tr>
    </w:tbl>
    <w:p w14:paraId="344863FA" w14:textId="77777777" w:rsidR="0089365F" w:rsidRPr="0006458D" w:rsidRDefault="0089365F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lastRenderedPageBreak/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89365F" w:rsidRPr="0006458D" w14:paraId="0ACFF45D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B9D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ADB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EEB7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D13" w14:textId="77777777" w:rsidR="0089365F" w:rsidRPr="0006458D" w:rsidRDefault="0089365F" w:rsidP="00654D6A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BD64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76DB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54A5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AC6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47A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1BCFB7EE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76E1D5FA" w14:textId="77777777" w:rsidTr="0089365F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E5186" w14:textId="77777777" w:rsidR="0089365F" w:rsidRPr="0006458D" w:rsidRDefault="0089365F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A754A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A28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0E3D7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172B0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C3FE" w14:textId="77777777" w:rsidR="0089365F" w:rsidRPr="0006458D" w:rsidRDefault="0089365F" w:rsidP="00654D6A">
            <w:pPr>
              <w:pStyle w:val="TAC"/>
            </w:pPr>
            <w:r w:rsidRPr="0006458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F0E35B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EEC1A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49DAE" w14:textId="77777777" w:rsidR="0089365F" w:rsidRPr="0006458D" w:rsidRDefault="0089365F" w:rsidP="00654D6A">
            <w:pPr>
              <w:pStyle w:val="TAC"/>
            </w:pPr>
            <w:r w:rsidRPr="0006458D">
              <w:t>[-1.9]</w:t>
            </w:r>
          </w:p>
        </w:tc>
      </w:tr>
      <w:tr w:rsidR="0089365F" w:rsidRPr="0006458D" w14:paraId="1BA20A72" w14:textId="77777777" w:rsidTr="0089365F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AD9B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4D0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7DAD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22C4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CF3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DFEE" w14:textId="77777777" w:rsidR="0089365F" w:rsidRPr="0006458D" w:rsidRDefault="0089365F" w:rsidP="00654D6A">
            <w:pPr>
              <w:pStyle w:val="TAC"/>
            </w:pPr>
            <w:r w:rsidRPr="0006458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76A9B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1782D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C3536" w14:textId="77777777" w:rsidR="0089365F" w:rsidRPr="0006458D" w:rsidRDefault="0089365F" w:rsidP="00654D6A">
            <w:pPr>
              <w:pStyle w:val="TAC"/>
            </w:pPr>
            <w:r w:rsidRPr="0006458D">
              <w:t>[-2.2]</w:t>
            </w:r>
          </w:p>
        </w:tc>
      </w:tr>
      <w:tr w:rsidR="0089365F" w:rsidRPr="0006458D" w14:paraId="7B6B628B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7893D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8AA2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3539C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B542D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90749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93331" w14:textId="77777777" w:rsidR="0089365F" w:rsidRPr="0006458D" w:rsidRDefault="0089365F" w:rsidP="00654D6A">
            <w:pPr>
              <w:pStyle w:val="TAC"/>
            </w:pPr>
            <w:r w:rsidRPr="0006458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B712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F8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E9F0" w14:textId="77777777" w:rsidR="0089365F" w:rsidRPr="0006458D" w:rsidRDefault="0089365F" w:rsidP="00654D6A">
            <w:pPr>
              <w:pStyle w:val="TAC"/>
            </w:pPr>
            <w:r w:rsidRPr="0006458D">
              <w:t>[12.2]</w:t>
            </w:r>
          </w:p>
        </w:tc>
      </w:tr>
      <w:tr w:rsidR="0089365F" w:rsidRPr="0006458D" w14:paraId="29276B8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05DD6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CD7F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4CC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E934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0A4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BA56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4A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393" w14:textId="77777777" w:rsidR="0089365F" w:rsidRPr="0006458D" w:rsidRDefault="0089365F" w:rsidP="00654D6A">
            <w:pPr>
              <w:pStyle w:val="TAC"/>
            </w:pPr>
            <w:r w:rsidRPr="0006458D">
              <w:t>[11,4]</w:t>
            </w:r>
          </w:p>
        </w:tc>
      </w:tr>
      <w:tr w:rsidR="0089365F" w:rsidRPr="0006458D" w14:paraId="59D6DB8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40A2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6A2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C25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66B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5200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B5FD3" w14:textId="77777777" w:rsidR="0089365F" w:rsidRPr="0006458D" w:rsidRDefault="0089365F" w:rsidP="00654D6A">
            <w:pPr>
              <w:pStyle w:val="TAC"/>
            </w:pPr>
            <w:r w:rsidRPr="0006458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7F7F9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7F2" w14:textId="77777777" w:rsidR="0089365F" w:rsidRPr="0006458D" w:rsidRDefault="0089365F" w:rsidP="00654D6A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1544EF9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83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E080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B04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18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DE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3AC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146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C776" w14:textId="77777777" w:rsidR="0089365F" w:rsidRPr="0006458D" w:rsidRDefault="0089365F" w:rsidP="00654D6A">
            <w:pPr>
              <w:pStyle w:val="TAC"/>
            </w:pPr>
            <w:r w:rsidRPr="0006458D">
              <w:t>[10.7]</w:t>
            </w:r>
          </w:p>
        </w:tc>
      </w:tr>
      <w:tr w:rsidR="0089365F" w:rsidRPr="0006458D" w14:paraId="77E8455B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E852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8465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E519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DBD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18C5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EFE61" w14:textId="77777777" w:rsidR="0089365F" w:rsidRPr="0006458D" w:rsidRDefault="0089365F" w:rsidP="00654D6A">
            <w:pPr>
              <w:pStyle w:val="TAC"/>
            </w:pPr>
            <w:r w:rsidRPr="0006458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1ADA6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CE9" w14:textId="77777777" w:rsidR="0089365F" w:rsidRPr="0006458D" w:rsidRDefault="0089365F" w:rsidP="00654D6A">
            <w:pPr>
              <w:pStyle w:val="TAC"/>
            </w:pPr>
            <w:r w:rsidRPr="0006458D">
              <w:t>[14.2]</w:t>
            </w:r>
          </w:p>
        </w:tc>
      </w:tr>
      <w:tr w:rsidR="0089365F" w:rsidRPr="0006458D" w14:paraId="1D8CB57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B58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61DD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2949E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C5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BBA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D7C7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56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ED20" w14:textId="77777777" w:rsidR="0089365F" w:rsidRPr="0006458D" w:rsidRDefault="0089365F" w:rsidP="00654D6A">
            <w:pPr>
              <w:pStyle w:val="TAC"/>
            </w:pPr>
            <w:r w:rsidRPr="0006458D">
              <w:t>[13.5]</w:t>
            </w:r>
          </w:p>
        </w:tc>
      </w:tr>
      <w:tr w:rsidR="0089365F" w:rsidRPr="0006458D" w14:paraId="458D286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BC6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B506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539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BA9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506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3F7A" w14:textId="77777777" w:rsidR="0089365F" w:rsidRPr="0006458D" w:rsidRDefault="0089365F" w:rsidP="00654D6A">
            <w:pPr>
              <w:pStyle w:val="TAC"/>
            </w:pPr>
            <w:r w:rsidRPr="0006458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F3723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83E0" w14:textId="77777777" w:rsidR="0089365F" w:rsidRPr="0006458D" w:rsidRDefault="0089365F" w:rsidP="00654D6A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1577464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C7C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B92A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FFA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D1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677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6B2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E41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4B2" w14:textId="77777777" w:rsidR="0089365F" w:rsidRPr="0006458D" w:rsidRDefault="0089365F" w:rsidP="00654D6A">
            <w:pPr>
              <w:pStyle w:val="TAC"/>
            </w:pPr>
            <w:r w:rsidRPr="0006458D">
              <w:t>[13.2]</w:t>
            </w:r>
          </w:p>
        </w:tc>
      </w:tr>
      <w:tr w:rsidR="0089365F" w:rsidRPr="0006458D" w14:paraId="46A8B446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10FC8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71F48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7ECC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EC59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207AB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D1632" w14:textId="77777777" w:rsidR="0089365F" w:rsidRPr="0006458D" w:rsidRDefault="0089365F" w:rsidP="00654D6A">
            <w:pPr>
              <w:pStyle w:val="TAC"/>
            </w:pPr>
            <w:r w:rsidRPr="0006458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454B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432E0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0931D" w14:textId="77777777" w:rsidR="0089365F" w:rsidRPr="0006458D" w:rsidRDefault="0089365F" w:rsidP="00654D6A">
            <w:pPr>
              <w:pStyle w:val="TAC"/>
            </w:pPr>
            <w:r w:rsidRPr="0006458D">
              <w:t>[1.7]</w:t>
            </w:r>
          </w:p>
        </w:tc>
      </w:tr>
      <w:tr w:rsidR="0089365F" w:rsidRPr="0006458D" w14:paraId="5319BD5E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BB4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17BD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C870C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5CBF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DF50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FFE2" w14:textId="77777777" w:rsidR="0089365F" w:rsidRPr="0006458D" w:rsidRDefault="0089365F" w:rsidP="00654D6A">
            <w:pPr>
              <w:pStyle w:val="TAC"/>
            </w:pPr>
            <w:r w:rsidRPr="0006458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1FB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2D2" w14:textId="77777777" w:rsidR="0089365F" w:rsidRPr="0006458D" w:rsidRDefault="0089365F" w:rsidP="00654D6A">
            <w:pPr>
              <w:pStyle w:val="TAC"/>
            </w:pPr>
            <w:r w:rsidRPr="0006458D">
              <w:t>[1.5]</w:t>
            </w:r>
          </w:p>
        </w:tc>
      </w:tr>
      <w:tr w:rsidR="0089365F" w:rsidRPr="0006458D" w14:paraId="15B0B089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992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B35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484C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80F2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2AEFD" w14:textId="77777777" w:rsidR="0089365F" w:rsidRPr="0006458D" w:rsidRDefault="0089365F" w:rsidP="00654D6A">
            <w:pPr>
              <w:pStyle w:val="TAC"/>
            </w:pPr>
            <w:r w:rsidRPr="0006458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E91D" w14:textId="77777777" w:rsidR="0089365F" w:rsidRPr="0006458D" w:rsidRDefault="0089365F" w:rsidP="00654D6A">
            <w:pPr>
              <w:pStyle w:val="TAC"/>
            </w:pPr>
            <w:r w:rsidRPr="0006458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EE922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8F56" w14:textId="77777777" w:rsidR="0089365F" w:rsidRPr="0006458D" w:rsidRDefault="0089365F" w:rsidP="00654D6A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2A98356F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268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C9B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9F53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8F0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F5F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AB1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918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CB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4905" w14:textId="77777777" w:rsidR="0089365F" w:rsidRPr="0006458D" w:rsidRDefault="0089365F" w:rsidP="00654D6A">
            <w:pPr>
              <w:pStyle w:val="TAC"/>
            </w:pPr>
            <w:r w:rsidRPr="0006458D">
              <w:t>[TBD]</w:t>
            </w:r>
          </w:p>
        </w:tc>
      </w:tr>
      <w:tr w:rsidR="0089365F" w:rsidRPr="0006458D" w14:paraId="162757D1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BD6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C658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0528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AE0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32A1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2B59B" w14:textId="77777777" w:rsidR="0089365F" w:rsidRPr="0006458D" w:rsidRDefault="0089365F" w:rsidP="00654D6A">
            <w:pPr>
              <w:pStyle w:val="TAC"/>
            </w:pPr>
            <w:r w:rsidRPr="0006458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DE1E3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720" w14:textId="77777777" w:rsidR="0089365F" w:rsidRPr="0006458D" w:rsidRDefault="0089365F" w:rsidP="00654D6A">
            <w:pPr>
              <w:pStyle w:val="TAC"/>
            </w:pPr>
            <w:r w:rsidRPr="0006458D">
              <w:t>[18.8]</w:t>
            </w:r>
          </w:p>
        </w:tc>
      </w:tr>
      <w:tr w:rsidR="0089365F" w:rsidRPr="0006458D" w14:paraId="055248BB" w14:textId="77777777" w:rsidTr="0089365F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AFD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2A7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4D1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1F26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D0FB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B9F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758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4573D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BCE3" w14:textId="77777777" w:rsidR="0089365F" w:rsidRPr="0006458D" w:rsidRDefault="0089365F" w:rsidP="00654D6A">
            <w:pPr>
              <w:pStyle w:val="TAC"/>
            </w:pPr>
            <w:r w:rsidRPr="0006458D">
              <w:t>[18.5]</w:t>
            </w:r>
          </w:p>
        </w:tc>
      </w:tr>
    </w:tbl>
    <w:p w14:paraId="40BCCF80" w14:textId="77777777" w:rsidR="0089365F" w:rsidRPr="0006458D" w:rsidRDefault="0089365F" w:rsidP="0089365F"/>
    <w:p w14:paraId="267149BA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89365F" w:rsidRPr="0006458D" w14:paraId="46D7A51E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3172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CA30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833C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4892" w14:textId="77777777" w:rsidR="0089365F" w:rsidRPr="0006458D" w:rsidRDefault="0089365F" w:rsidP="00654D6A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696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866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E13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3C1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7FAE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62753DFB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4F2D43B7" w14:textId="77777777" w:rsidTr="0089365F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E64F0E" w14:textId="77777777" w:rsidR="0089365F" w:rsidRPr="0006458D" w:rsidRDefault="0089365F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3C026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98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2B1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D4832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79355" w14:textId="77777777" w:rsidR="0089365F" w:rsidRPr="0006458D" w:rsidRDefault="0089365F" w:rsidP="00654D6A">
            <w:pPr>
              <w:pStyle w:val="TAC"/>
            </w:pPr>
            <w:r w:rsidRPr="0006458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16AC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E8273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F57F0" w14:textId="77777777" w:rsidR="0089365F" w:rsidRPr="0006458D" w:rsidRDefault="0089365F" w:rsidP="00654D6A">
            <w:pPr>
              <w:pStyle w:val="TAC"/>
            </w:pPr>
            <w:r w:rsidRPr="0006458D">
              <w:t>[-1.6]</w:t>
            </w:r>
          </w:p>
        </w:tc>
      </w:tr>
      <w:tr w:rsidR="0089365F" w:rsidRPr="0006458D" w14:paraId="370E3167" w14:textId="77777777" w:rsidTr="0089365F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9FC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E003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42A6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BB4E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7FD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1D4" w14:textId="77777777" w:rsidR="0089365F" w:rsidRPr="0006458D" w:rsidRDefault="0089365F" w:rsidP="00654D6A">
            <w:pPr>
              <w:pStyle w:val="TAC"/>
            </w:pPr>
            <w:r w:rsidRPr="0006458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ECA5A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AD98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18453" w14:textId="77777777" w:rsidR="0089365F" w:rsidRPr="0006458D" w:rsidRDefault="0089365F" w:rsidP="00654D6A">
            <w:pPr>
              <w:pStyle w:val="TAC"/>
            </w:pPr>
            <w:r w:rsidRPr="0006458D">
              <w:t>[-1.9]</w:t>
            </w:r>
          </w:p>
        </w:tc>
      </w:tr>
      <w:tr w:rsidR="0089365F" w:rsidRPr="0006458D" w14:paraId="003B012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A20A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441A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F7F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8C714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9F8DE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D5C1A" w14:textId="77777777" w:rsidR="0089365F" w:rsidRPr="0006458D" w:rsidRDefault="0089365F" w:rsidP="00654D6A">
            <w:pPr>
              <w:pStyle w:val="TAC"/>
            </w:pPr>
            <w:r w:rsidRPr="0006458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412A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B80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622" w14:textId="77777777" w:rsidR="0089365F" w:rsidRPr="0006458D" w:rsidRDefault="0089365F" w:rsidP="00654D6A">
            <w:pPr>
              <w:pStyle w:val="TAC"/>
            </w:pPr>
            <w:r w:rsidRPr="0006458D">
              <w:t>[11.6]</w:t>
            </w:r>
          </w:p>
        </w:tc>
      </w:tr>
      <w:tr w:rsidR="0089365F" w:rsidRPr="0006458D" w14:paraId="26A4E8D9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6FC5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AB8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27AA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8767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5A1C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198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C3D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4EA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EA3C" w14:textId="77777777" w:rsidR="0089365F" w:rsidRPr="0006458D" w:rsidRDefault="0089365F" w:rsidP="00654D6A">
            <w:pPr>
              <w:pStyle w:val="TAC"/>
            </w:pPr>
            <w:r w:rsidRPr="0006458D">
              <w:t>[11.1]</w:t>
            </w:r>
          </w:p>
        </w:tc>
      </w:tr>
      <w:tr w:rsidR="0089365F" w:rsidRPr="0006458D" w14:paraId="729C45D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99A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BCA8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96CF3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59A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32E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1884" w14:textId="77777777" w:rsidR="0089365F" w:rsidRPr="0006458D" w:rsidRDefault="0089365F" w:rsidP="00654D6A">
            <w:pPr>
              <w:pStyle w:val="TAC"/>
            </w:pPr>
            <w:r w:rsidRPr="0006458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742A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4F9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5A5" w14:textId="77777777" w:rsidR="0089365F" w:rsidRPr="0006458D" w:rsidRDefault="0089365F" w:rsidP="00654D6A">
            <w:pPr>
              <w:pStyle w:val="TAC"/>
            </w:pPr>
            <w:r w:rsidRPr="0006458D">
              <w:t>[10.9]</w:t>
            </w:r>
          </w:p>
        </w:tc>
      </w:tr>
      <w:tr w:rsidR="0089365F" w:rsidRPr="0006458D" w14:paraId="6DB8A40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BC8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005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66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1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749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C0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265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A7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DC0D" w14:textId="77777777" w:rsidR="0089365F" w:rsidRPr="0006458D" w:rsidRDefault="0089365F" w:rsidP="00654D6A">
            <w:pPr>
              <w:pStyle w:val="TAC"/>
            </w:pPr>
            <w:r w:rsidRPr="0006458D">
              <w:t>[10.6]</w:t>
            </w:r>
          </w:p>
        </w:tc>
      </w:tr>
      <w:tr w:rsidR="0089365F" w:rsidRPr="0006458D" w14:paraId="45226A3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9A16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26FE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7ED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6928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4F5F4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C63FC" w14:textId="77777777" w:rsidR="0089365F" w:rsidRPr="0006458D" w:rsidRDefault="0089365F" w:rsidP="00654D6A">
            <w:pPr>
              <w:pStyle w:val="TAC"/>
            </w:pPr>
            <w:r w:rsidRPr="0006458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4AC49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62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18B9" w14:textId="77777777" w:rsidR="0089365F" w:rsidRPr="0006458D" w:rsidRDefault="0089365F" w:rsidP="00654D6A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3F5CF141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A74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47A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D11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B13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CF9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9F9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98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CA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51B" w14:textId="77777777" w:rsidR="0089365F" w:rsidRPr="0006458D" w:rsidRDefault="0089365F" w:rsidP="00654D6A">
            <w:pPr>
              <w:pStyle w:val="TAC"/>
            </w:pPr>
            <w:r w:rsidRPr="0006458D">
              <w:t>[13.1]</w:t>
            </w:r>
          </w:p>
        </w:tc>
      </w:tr>
      <w:tr w:rsidR="0089365F" w:rsidRPr="0006458D" w14:paraId="74276B8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194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FB1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2E51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C39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8AD2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8AD6E" w14:textId="77777777" w:rsidR="0089365F" w:rsidRPr="0006458D" w:rsidRDefault="0089365F" w:rsidP="00654D6A">
            <w:pPr>
              <w:pStyle w:val="TAC"/>
            </w:pPr>
            <w:r w:rsidRPr="0006458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22822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BA9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91" w14:textId="77777777" w:rsidR="0089365F" w:rsidRPr="0006458D" w:rsidRDefault="0089365F" w:rsidP="00654D6A">
            <w:pPr>
              <w:pStyle w:val="TAC"/>
            </w:pPr>
            <w:r w:rsidRPr="0006458D">
              <w:t>[13.2]</w:t>
            </w:r>
          </w:p>
        </w:tc>
      </w:tr>
      <w:tr w:rsidR="0089365F" w:rsidRPr="0006458D" w14:paraId="54B3A51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1F3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8924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1C43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CD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7B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F3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84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B39F" w14:textId="77777777" w:rsidR="0089365F" w:rsidRPr="0006458D" w:rsidRDefault="0089365F" w:rsidP="00654D6A">
            <w:pPr>
              <w:pStyle w:val="TAC"/>
            </w:pPr>
            <w:r w:rsidRPr="0006458D">
              <w:t>[13.0]</w:t>
            </w:r>
          </w:p>
        </w:tc>
      </w:tr>
      <w:tr w:rsidR="0089365F" w:rsidRPr="0006458D" w14:paraId="3BF7FD9F" w14:textId="77777777" w:rsidTr="0089365F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14464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6C6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138A3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910C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25F2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76B4F" w14:textId="77777777" w:rsidR="0089365F" w:rsidRPr="0006458D" w:rsidRDefault="0089365F" w:rsidP="00654D6A">
            <w:pPr>
              <w:pStyle w:val="TAC"/>
            </w:pPr>
            <w:r w:rsidRPr="0006458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B0F6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7934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F7D55" w14:textId="77777777" w:rsidR="0089365F" w:rsidRPr="0006458D" w:rsidRDefault="0089365F" w:rsidP="00654D6A">
            <w:pPr>
              <w:pStyle w:val="TAC"/>
            </w:pPr>
            <w:r w:rsidRPr="0006458D">
              <w:t>[1.6]</w:t>
            </w:r>
          </w:p>
        </w:tc>
      </w:tr>
      <w:tr w:rsidR="0089365F" w:rsidRPr="0006458D" w14:paraId="70BBF900" w14:textId="77777777" w:rsidTr="0089365F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8B2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9767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348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8D9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F80F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7CE5" w14:textId="77777777" w:rsidR="0089365F" w:rsidRPr="0006458D" w:rsidRDefault="0089365F" w:rsidP="00654D6A">
            <w:pPr>
              <w:pStyle w:val="TAC"/>
            </w:pPr>
            <w:r w:rsidRPr="0006458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05A6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B4CD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449" w14:textId="77777777" w:rsidR="0089365F" w:rsidRPr="0006458D" w:rsidRDefault="0089365F" w:rsidP="00654D6A">
            <w:pPr>
              <w:pStyle w:val="TAC"/>
            </w:pPr>
            <w:r w:rsidRPr="0006458D">
              <w:t>[1.5]</w:t>
            </w:r>
          </w:p>
        </w:tc>
      </w:tr>
      <w:tr w:rsidR="0089365F" w:rsidRPr="0006458D" w14:paraId="6F64D8F8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C75F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5DC57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2F98D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C917A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5EDE1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3B49E" w14:textId="77777777" w:rsidR="0089365F" w:rsidRPr="0006458D" w:rsidRDefault="0089365F" w:rsidP="00654D6A">
            <w:pPr>
              <w:pStyle w:val="TAC"/>
            </w:pPr>
            <w:r w:rsidRPr="0006458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4F01C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C6D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A9" w14:textId="77777777" w:rsidR="0089365F" w:rsidRPr="0006458D" w:rsidRDefault="0089365F" w:rsidP="00654D6A">
            <w:pPr>
              <w:pStyle w:val="TAC"/>
            </w:pPr>
            <w:r w:rsidRPr="0006458D">
              <w:t>[21.1]</w:t>
            </w:r>
          </w:p>
        </w:tc>
      </w:tr>
      <w:tr w:rsidR="0089365F" w:rsidRPr="0006458D" w14:paraId="26CCB0A3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59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A6557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A50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EE8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6AE3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66EA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A5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0996" w14:textId="77777777" w:rsidR="0089365F" w:rsidRPr="0006458D" w:rsidRDefault="0089365F" w:rsidP="00654D6A">
            <w:pPr>
              <w:pStyle w:val="TAC"/>
            </w:pPr>
            <w:r w:rsidRPr="0006458D">
              <w:t>[18.8]</w:t>
            </w:r>
          </w:p>
        </w:tc>
      </w:tr>
      <w:tr w:rsidR="0089365F" w:rsidRPr="0006458D" w14:paraId="29E6BE7E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11B7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155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51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44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4B5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766" w14:textId="77777777" w:rsidR="0089365F" w:rsidRPr="0006458D" w:rsidRDefault="0089365F" w:rsidP="00654D6A">
            <w:pPr>
              <w:pStyle w:val="TAC"/>
            </w:pPr>
            <w:r w:rsidRPr="0006458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E9E29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A3" w14:textId="77777777" w:rsidR="0089365F" w:rsidRPr="0006458D" w:rsidRDefault="0089365F" w:rsidP="00654D6A">
            <w:pPr>
              <w:pStyle w:val="TAC"/>
            </w:pPr>
            <w:r w:rsidRPr="0006458D">
              <w:t>[19.6]</w:t>
            </w:r>
          </w:p>
        </w:tc>
      </w:tr>
      <w:tr w:rsidR="0089365F" w:rsidRPr="0006458D" w14:paraId="1213482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E2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3BA8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32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425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80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396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D4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04D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4412" w14:textId="77777777" w:rsidR="0089365F" w:rsidRPr="0006458D" w:rsidRDefault="0089365F" w:rsidP="00654D6A">
            <w:pPr>
              <w:pStyle w:val="TAC"/>
            </w:pPr>
            <w:r w:rsidRPr="0006458D">
              <w:t>[17.8]</w:t>
            </w:r>
          </w:p>
        </w:tc>
      </w:tr>
    </w:tbl>
    <w:p w14:paraId="08C48D77" w14:textId="77777777" w:rsidR="0089365F" w:rsidRPr="0006458D" w:rsidRDefault="0089365F" w:rsidP="0089365F"/>
    <w:p w14:paraId="7773BAA9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89365F" w:rsidRPr="0006458D" w14:paraId="599A6D0E" w14:textId="77777777" w:rsidTr="008936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A95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6344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914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31C8" w14:textId="77777777" w:rsidR="0089365F" w:rsidRPr="0006458D" w:rsidRDefault="0089365F" w:rsidP="00654D6A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A45D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468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6D8F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E22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B741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40E62EB3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1E5DABA" w14:textId="77777777" w:rsidTr="0089365F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69EBC" w14:textId="77777777" w:rsidR="0089365F" w:rsidRPr="0006458D" w:rsidRDefault="0089365F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4544F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33583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8C221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C0FCE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724EF" w14:textId="77777777" w:rsidR="0089365F" w:rsidRPr="0006458D" w:rsidRDefault="0089365F" w:rsidP="00654D6A">
            <w:pPr>
              <w:pStyle w:val="TAC"/>
            </w:pPr>
            <w:r w:rsidRPr="0006458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A929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68C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30BBA" w14:textId="77777777" w:rsidR="0089365F" w:rsidRPr="0006458D" w:rsidRDefault="0089365F" w:rsidP="00654D6A">
            <w:pPr>
              <w:pStyle w:val="TAC"/>
            </w:pPr>
            <w:r w:rsidRPr="0006458D">
              <w:t>[-2.2]</w:t>
            </w:r>
          </w:p>
        </w:tc>
      </w:tr>
      <w:tr w:rsidR="0089365F" w:rsidRPr="0006458D" w14:paraId="7C68DF51" w14:textId="77777777" w:rsidTr="0089365F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EAA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2E1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C46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BA9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754E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23F6" w14:textId="77777777" w:rsidR="0089365F" w:rsidRPr="0006458D" w:rsidRDefault="0089365F" w:rsidP="00654D6A">
            <w:pPr>
              <w:pStyle w:val="TAC"/>
            </w:pPr>
            <w:r w:rsidRPr="0006458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0879B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2D15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6E7F" w14:textId="77777777" w:rsidR="0089365F" w:rsidRPr="0006458D" w:rsidRDefault="0089365F" w:rsidP="00654D6A">
            <w:pPr>
              <w:pStyle w:val="TAC"/>
            </w:pPr>
            <w:r w:rsidRPr="0006458D">
              <w:t>[-2.3]</w:t>
            </w:r>
          </w:p>
        </w:tc>
      </w:tr>
      <w:tr w:rsidR="0089365F" w:rsidRPr="0006458D" w14:paraId="5CBE40FA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C16D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43B7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775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4A9F6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91C49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ECECD" w14:textId="77777777" w:rsidR="0089365F" w:rsidRPr="0006458D" w:rsidRDefault="0089365F" w:rsidP="00654D6A">
            <w:pPr>
              <w:pStyle w:val="TAC"/>
            </w:pPr>
            <w:r w:rsidRPr="0006458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03D61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8056" w14:textId="77777777" w:rsidR="0089365F" w:rsidRPr="0006458D" w:rsidRDefault="0089365F" w:rsidP="00654D6A">
            <w:pPr>
              <w:pStyle w:val="TAC"/>
            </w:pPr>
            <w:r w:rsidRPr="0006458D">
              <w:t>[11.9]</w:t>
            </w:r>
          </w:p>
        </w:tc>
      </w:tr>
      <w:tr w:rsidR="0089365F" w:rsidRPr="0006458D" w14:paraId="3BD7AC0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F999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85A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C1F8E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5F0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849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175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B3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928B" w14:textId="77777777" w:rsidR="0089365F" w:rsidRPr="0006458D" w:rsidRDefault="0089365F" w:rsidP="00654D6A">
            <w:pPr>
              <w:pStyle w:val="TAC"/>
            </w:pPr>
            <w:r w:rsidRPr="0006458D">
              <w:t>[10.6]</w:t>
            </w:r>
          </w:p>
        </w:tc>
      </w:tr>
      <w:tr w:rsidR="0089365F" w:rsidRPr="0006458D" w14:paraId="7F8ED360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221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F05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406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6E6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E7F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CCF50" w14:textId="77777777" w:rsidR="0089365F" w:rsidRPr="0006458D" w:rsidRDefault="0089365F" w:rsidP="00654D6A">
            <w:pPr>
              <w:pStyle w:val="TAC"/>
            </w:pPr>
            <w:r w:rsidRPr="0006458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0F26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EB89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D297" w14:textId="77777777" w:rsidR="0089365F" w:rsidRPr="0006458D" w:rsidRDefault="0089365F" w:rsidP="00654D6A">
            <w:pPr>
              <w:pStyle w:val="TAC"/>
            </w:pPr>
            <w:r w:rsidRPr="0006458D">
              <w:t>[11.1]</w:t>
            </w:r>
          </w:p>
        </w:tc>
      </w:tr>
      <w:tr w:rsidR="0089365F" w:rsidRPr="0006458D" w14:paraId="4B2DB26D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18FD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B795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A8F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A1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9FD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AAA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8C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B65B" w14:textId="77777777" w:rsidR="0089365F" w:rsidRPr="0006458D" w:rsidRDefault="0089365F" w:rsidP="00654D6A">
            <w:pPr>
              <w:pStyle w:val="TAC"/>
            </w:pPr>
            <w:r w:rsidRPr="0006458D">
              <w:t>[10.6]</w:t>
            </w:r>
          </w:p>
        </w:tc>
      </w:tr>
      <w:tr w:rsidR="0089365F" w:rsidRPr="0006458D" w14:paraId="3C519402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2D29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6DB2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151C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A7856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754A1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69914" w14:textId="77777777" w:rsidR="0089365F" w:rsidRPr="0006458D" w:rsidRDefault="0089365F" w:rsidP="00654D6A">
            <w:pPr>
              <w:pStyle w:val="TAC"/>
            </w:pPr>
            <w:r w:rsidRPr="0006458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B6004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2BA2" w14:textId="77777777" w:rsidR="0089365F" w:rsidRPr="0006458D" w:rsidRDefault="0089365F" w:rsidP="00654D6A">
            <w:pPr>
              <w:pStyle w:val="TAC"/>
            </w:pPr>
            <w:r w:rsidRPr="0006458D">
              <w:t>[13.5]</w:t>
            </w:r>
          </w:p>
        </w:tc>
      </w:tr>
      <w:tr w:rsidR="0089365F" w:rsidRPr="0006458D" w14:paraId="45483AE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E65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9597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09BD9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8D1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096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1F67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7C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569B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5CEF" w14:textId="77777777" w:rsidR="0089365F" w:rsidRPr="0006458D" w:rsidRDefault="0089365F" w:rsidP="00654D6A">
            <w:pPr>
              <w:pStyle w:val="TAC"/>
            </w:pPr>
            <w:r w:rsidRPr="0006458D">
              <w:t>[13.0]</w:t>
            </w:r>
          </w:p>
        </w:tc>
      </w:tr>
      <w:tr w:rsidR="0089365F" w:rsidRPr="0006458D" w14:paraId="06B761DC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98AE8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2ED4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8919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6740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F24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8CEB" w14:textId="77777777" w:rsidR="0089365F" w:rsidRPr="0006458D" w:rsidRDefault="0089365F" w:rsidP="00654D6A">
            <w:pPr>
              <w:pStyle w:val="TAC"/>
            </w:pPr>
            <w:r w:rsidRPr="0006458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DD07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E39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1E3" w14:textId="77777777" w:rsidR="0089365F" w:rsidRPr="0006458D" w:rsidRDefault="0089365F" w:rsidP="00654D6A">
            <w:pPr>
              <w:pStyle w:val="TAC"/>
            </w:pPr>
            <w:r w:rsidRPr="0006458D">
              <w:t>[13.4]</w:t>
            </w:r>
          </w:p>
        </w:tc>
      </w:tr>
      <w:tr w:rsidR="0089365F" w:rsidRPr="0006458D" w14:paraId="29FBDEAE" w14:textId="77777777" w:rsidTr="0089365F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A1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C43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F12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657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9F0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B15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EA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4DD" w14:textId="77777777" w:rsidR="0089365F" w:rsidRPr="0006458D" w:rsidRDefault="0089365F" w:rsidP="00654D6A">
            <w:pPr>
              <w:pStyle w:val="TAC"/>
            </w:pPr>
            <w:r w:rsidRPr="0006458D">
              <w:t>[12.9]</w:t>
            </w:r>
          </w:p>
        </w:tc>
      </w:tr>
      <w:tr w:rsidR="0089365F" w:rsidRPr="0006458D" w14:paraId="2A7C708D" w14:textId="77777777" w:rsidTr="0089365F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A7C1F" w14:textId="77777777" w:rsidR="0089365F" w:rsidRPr="0006458D" w:rsidRDefault="0089365F" w:rsidP="00654D6A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92F8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B088A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64CF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F2867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DAAAC" w14:textId="77777777" w:rsidR="0089365F" w:rsidRPr="0006458D" w:rsidRDefault="0089365F" w:rsidP="00654D6A">
            <w:pPr>
              <w:pStyle w:val="TAC"/>
            </w:pPr>
            <w:r w:rsidRPr="0006458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94541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28E0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E8977" w14:textId="77777777" w:rsidR="0089365F" w:rsidRPr="0006458D" w:rsidRDefault="0089365F" w:rsidP="00654D6A">
            <w:pPr>
              <w:pStyle w:val="TAC"/>
            </w:pPr>
            <w:r w:rsidRPr="0006458D">
              <w:t>[1.7]</w:t>
            </w:r>
          </w:p>
        </w:tc>
      </w:tr>
      <w:tr w:rsidR="0089365F" w:rsidRPr="0006458D" w14:paraId="1C01145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8E4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882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CD66C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DC0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D15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B32E" w14:textId="77777777" w:rsidR="0089365F" w:rsidRPr="0006458D" w:rsidRDefault="0089365F" w:rsidP="00654D6A">
            <w:pPr>
              <w:pStyle w:val="TAC"/>
            </w:pPr>
            <w:r w:rsidRPr="0006458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FBF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6367" w14:textId="77777777" w:rsidR="0089365F" w:rsidRPr="0006458D" w:rsidRDefault="0089365F" w:rsidP="00654D6A">
            <w:pPr>
              <w:pStyle w:val="TAC"/>
            </w:pPr>
            <w:r w:rsidRPr="0006458D">
              <w:t>[1.4]</w:t>
            </w:r>
          </w:p>
        </w:tc>
      </w:tr>
      <w:tr w:rsidR="0089365F" w:rsidRPr="0006458D" w14:paraId="6DE0FB0B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816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056C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62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3439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2CD2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6462" w14:textId="77777777" w:rsidR="0089365F" w:rsidRPr="0006458D" w:rsidRDefault="0089365F" w:rsidP="00654D6A">
            <w:pPr>
              <w:pStyle w:val="TAC"/>
            </w:pPr>
            <w:r w:rsidRPr="0006458D">
              <w:t>G-FR2-A4-9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D33F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B4F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969E" w14:textId="77777777" w:rsidR="0089365F" w:rsidRPr="0006458D" w:rsidRDefault="0089365F" w:rsidP="00654D6A">
            <w:pPr>
              <w:pStyle w:val="TAC"/>
            </w:pPr>
            <w:r w:rsidRPr="0006458D">
              <w:t>[21.1]</w:t>
            </w:r>
          </w:p>
        </w:tc>
      </w:tr>
      <w:tr w:rsidR="0089365F" w:rsidRPr="0006458D" w14:paraId="65A1878A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BD86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71CA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C220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69F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197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7052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EE0C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67F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94CF" w14:textId="77777777" w:rsidR="0089365F" w:rsidRPr="0006458D" w:rsidRDefault="0089365F" w:rsidP="00654D6A">
            <w:pPr>
              <w:pStyle w:val="TAC"/>
            </w:pPr>
            <w:r w:rsidRPr="0006458D">
              <w:t>[19.3]</w:t>
            </w:r>
          </w:p>
        </w:tc>
      </w:tr>
      <w:tr w:rsidR="0089365F" w:rsidRPr="0006458D" w14:paraId="4A6BE651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97C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23DA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C406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AE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1ED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E4D0" w14:textId="77777777" w:rsidR="0089365F" w:rsidRPr="0006458D" w:rsidRDefault="0089365F" w:rsidP="00654D6A">
            <w:pPr>
              <w:pStyle w:val="TAC"/>
            </w:pPr>
            <w:r w:rsidRPr="0006458D">
              <w:t>G-FR2-A4-19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AB79" w14:textId="77777777" w:rsidR="0089365F" w:rsidRPr="0006458D" w:rsidRDefault="0089365F" w:rsidP="00654D6A">
            <w:pPr>
              <w:pStyle w:val="TAC"/>
            </w:pPr>
            <w:r w:rsidRPr="0006458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55E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AC5" w14:textId="77777777" w:rsidR="0089365F" w:rsidRPr="0006458D" w:rsidRDefault="0089365F" w:rsidP="00654D6A">
            <w:pPr>
              <w:pStyle w:val="TAC"/>
            </w:pPr>
            <w:r w:rsidRPr="0006458D">
              <w:t>[18.8]</w:t>
            </w:r>
          </w:p>
        </w:tc>
      </w:tr>
      <w:tr w:rsidR="0089365F" w:rsidRPr="0006458D" w14:paraId="5D1F9195" w14:textId="77777777" w:rsidTr="0089365F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F879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A7B6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BD4A0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B9F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242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B048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A1A52" w14:textId="77777777" w:rsidR="0089365F" w:rsidRPr="0006458D" w:rsidRDefault="0089365F" w:rsidP="00654D6A">
            <w:pPr>
              <w:pStyle w:val="TAC"/>
            </w:pPr>
            <w:r w:rsidRPr="0006458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07CC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BE18" w14:textId="77777777" w:rsidR="0089365F" w:rsidRPr="0006458D" w:rsidRDefault="0089365F" w:rsidP="00654D6A">
            <w:pPr>
              <w:pStyle w:val="TAC"/>
            </w:pPr>
            <w:r w:rsidRPr="0006458D">
              <w:t>[18.1]</w:t>
            </w:r>
          </w:p>
        </w:tc>
      </w:tr>
    </w:tbl>
    <w:p w14:paraId="1F20EC81" w14:textId="77777777" w:rsidR="0089365F" w:rsidRPr="0006458D" w:rsidRDefault="0089365F" w:rsidP="0089365F"/>
    <w:p w14:paraId="4D1DCF81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9365F" w:rsidRPr="0006458D" w14:paraId="3988CD59" w14:textId="77777777" w:rsidTr="0089365F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C03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1E4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782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F4B5" w14:textId="77777777" w:rsidR="0089365F" w:rsidRPr="0006458D" w:rsidRDefault="0089365F" w:rsidP="00654D6A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E9B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BC1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C716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DDFD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54C2356F" w14:textId="77777777" w:rsidR="0089365F" w:rsidRPr="0006458D" w:rsidRDefault="0089365F" w:rsidP="00654D6A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89365F" w:rsidRPr="0006458D" w14:paraId="6237852F" w14:textId="77777777" w:rsidTr="0089365F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A9FF" w14:textId="77777777" w:rsidR="0089365F" w:rsidRPr="0006458D" w:rsidRDefault="0089365F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86D3B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693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85BB0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260C1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6A294" w14:textId="77777777" w:rsidR="0089365F" w:rsidRPr="0006458D" w:rsidRDefault="0089365F" w:rsidP="00654D6A">
            <w:pPr>
              <w:pStyle w:val="TAC"/>
            </w:pPr>
            <w:r w:rsidRPr="0006458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922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D6072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9E01D" w14:textId="77777777" w:rsidR="0089365F" w:rsidRPr="0006458D" w:rsidRDefault="0089365F" w:rsidP="00654D6A">
            <w:pPr>
              <w:pStyle w:val="TAC"/>
            </w:pPr>
            <w:r w:rsidRPr="0006458D">
              <w:t>[-1.9]</w:t>
            </w:r>
          </w:p>
        </w:tc>
      </w:tr>
      <w:tr w:rsidR="0089365F" w:rsidRPr="0006458D" w14:paraId="7B124321" w14:textId="77777777" w:rsidTr="0089365F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555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8D7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F3C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5E22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EF85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386F" w14:textId="77777777" w:rsidR="0089365F" w:rsidRPr="0006458D" w:rsidRDefault="0089365F" w:rsidP="00654D6A">
            <w:pPr>
              <w:pStyle w:val="TAC"/>
            </w:pPr>
            <w:r w:rsidRPr="0006458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ECD2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0D66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D39E0" w14:textId="77777777" w:rsidR="0089365F" w:rsidRPr="0006458D" w:rsidRDefault="0089365F" w:rsidP="00654D6A">
            <w:pPr>
              <w:pStyle w:val="TAC"/>
            </w:pPr>
            <w:r w:rsidRPr="0006458D">
              <w:t>[-2.2]</w:t>
            </w:r>
          </w:p>
        </w:tc>
      </w:tr>
      <w:tr w:rsidR="0089365F" w:rsidRPr="0006458D" w14:paraId="5D65B06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63377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40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B1CEC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180A6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11DF8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79FBD" w14:textId="77777777" w:rsidR="0089365F" w:rsidRPr="0006458D" w:rsidRDefault="0089365F" w:rsidP="00654D6A">
            <w:pPr>
              <w:pStyle w:val="TAC"/>
            </w:pPr>
            <w:r w:rsidRPr="0006458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7FE09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72B" w14:textId="77777777" w:rsidR="0089365F" w:rsidRPr="0006458D" w:rsidRDefault="0089365F" w:rsidP="00654D6A">
            <w:pPr>
              <w:pStyle w:val="TAC"/>
            </w:pPr>
            <w:r w:rsidRPr="0006458D">
              <w:t>[11.3]</w:t>
            </w:r>
          </w:p>
        </w:tc>
      </w:tr>
      <w:tr w:rsidR="0089365F" w:rsidRPr="0006458D" w14:paraId="3E6FABB2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8BC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625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09B5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05DF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288D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FA26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4D50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B842" w14:textId="77777777" w:rsidR="0089365F" w:rsidRPr="0006458D" w:rsidRDefault="0089365F" w:rsidP="00654D6A">
            <w:pPr>
              <w:pStyle w:val="TAC"/>
            </w:pPr>
            <w:r w:rsidRPr="0006458D">
              <w:t>[11.0]</w:t>
            </w:r>
          </w:p>
        </w:tc>
      </w:tr>
      <w:tr w:rsidR="0089365F" w:rsidRPr="0006458D" w14:paraId="7546A65A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9ED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430B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BE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5D1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742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A6C2" w14:textId="77777777" w:rsidR="0089365F" w:rsidRPr="0006458D" w:rsidRDefault="0089365F" w:rsidP="00654D6A">
            <w:pPr>
              <w:pStyle w:val="TAC"/>
            </w:pPr>
            <w:r w:rsidRPr="0006458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43418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E8C" w14:textId="77777777" w:rsidR="0089365F" w:rsidRPr="0006458D" w:rsidRDefault="0089365F" w:rsidP="00654D6A">
            <w:pPr>
              <w:pStyle w:val="TAC"/>
            </w:pPr>
            <w:r w:rsidRPr="0006458D">
              <w:t>[11.2]</w:t>
            </w:r>
          </w:p>
        </w:tc>
      </w:tr>
      <w:tr w:rsidR="0089365F" w:rsidRPr="0006458D" w14:paraId="6E768D34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AE3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CC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3D56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49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7E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E8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DF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852" w14:textId="77777777" w:rsidR="0089365F" w:rsidRPr="0006458D" w:rsidRDefault="0089365F" w:rsidP="00654D6A">
            <w:pPr>
              <w:pStyle w:val="TAC"/>
            </w:pPr>
            <w:r w:rsidRPr="0006458D">
              <w:t>[10.9]</w:t>
            </w:r>
          </w:p>
        </w:tc>
      </w:tr>
      <w:tr w:rsidR="0089365F" w:rsidRPr="0006458D" w14:paraId="6A43FA2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05AA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A3BAC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2B6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EA47A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B8DA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88FEA" w14:textId="77777777" w:rsidR="0089365F" w:rsidRPr="0006458D" w:rsidRDefault="0089365F" w:rsidP="00654D6A">
            <w:pPr>
              <w:pStyle w:val="TAC"/>
            </w:pPr>
            <w:r w:rsidRPr="0006458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5BC48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D" w14:textId="77777777" w:rsidR="0089365F" w:rsidRPr="0006458D" w:rsidRDefault="0089365F" w:rsidP="00654D6A">
            <w:pPr>
              <w:pStyle w:val="TAC"/>
            </w:pPr>
            <w:r w:rsidRPr="0006458D">
              <w:t>[14.1]</w:t>
            </w:r>
          </w:p>
        </w:tc>
      </w:tr>
      <w:tr w:rsidR="0089365F" w:rsidRPr="0006458D" w14:paraId="27AE2A2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54C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B3FA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55051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0CB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9C4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461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C61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585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A8D1" w14:textId="77777777" w:rsidR="0089365F" w:rsidRPr="0006458D" w:rsidRDefault="0089365F" w:rsidP="00654D6A">
            <w:pPr>
              <w:pStyle w:val="TAC"/>
            </w:pPr>
            <w:r w:rsidRPr="0006458D">
              <w:t>[13.5]</w:t>
            </w:r>
          </w:p>
        </w:tc>
      </w:tr>
      <w:tr w:rsidR="0089365F" w:rsidRPr="0006458D" w14:paraId="3CED1197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C86D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F3C2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4479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BE7C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5D6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429E" w14:textId="77777777" w:rsidR="0089365F" w:rsidRPr="0006458D" w:rsidRDefault="0089365F" w:rsidP="00654D6A">
            <w:pPr>
              <w:pStyle w:val="TAC"/>
            </w:pPr>
            <w:r w:rsidRPr="0006458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D7254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BE87" w14:textId="77777777" w:rsidR="0089365F" w:rsidRPr="0006458D" w:rsidRDefault="0089365F" w:rsidP="00654D6A">
            <w:pPr>
              <w:pStyle w:val="TAC"/>
            </w:pPr>
            <w:r w:rsidRPr="0006458D">
              <w:t>[13.7]</w:t>
            </w:r>
          </w:p>
        </w:tc>
      </w:tr>
      <w:tr w:rsidR="0089365F" w:rsidRPr="0006458D" w14:paraId="3CC867C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B1CF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37E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8F2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D5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1B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55E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4D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087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A3A" w14:textId="77777777" w:rsidR="0089365F" w:rsidRPr="0006458D" w:rsidRDefault="0089365F" w:rsidP="00654D6A">
            <w:pPr>
              <w:pStyle w:val="TAC"/>
            </w:pPr>
            <w:r w:rsidRPr="0006458D">
              <w:t>[13.4]</w:t>
            </w:r>
          </w:p>
        </w:tc>
      </w:tr>
      <w:tr w:rsidR="0089365F" w:rsidRPr="0006458D" w14:paraId="54E9E121" w14:textId="77777777" w:rsidTr="0089365F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1BE6A" w14:textId="77777777" w:rsidR="0089365F" w:rsidRPr="0006458D" w:rsidRDefault="0089365F" w:rsidP="00654D6A">
            <w:pPr>
              <w:pStyle w:val="TAC"/>
            </w:pPr>
            <w:r w:rsidRPr="0006458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2DE2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1122C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30EEF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09E58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786A9" w14:textId="77777777" w:rsidR="0089365F" w:rsidRPr="0006458D" w:rsidRDefault="0089365F" w:rsidP="00654D6A">
            <w:pPr>
              <w:pStyle w:val="TAC"/>
            </w:pPr>
            <w:r w:rsidRPr="0006458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5E26E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C5221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905C" w14:textId="77777777" w:rsidR="0089365F" w:rsidRPr="0006458D" w:rsidRDefault="0089365F" w:rsidP="00654D6A">
            <w:pPr>
              <w:pStyle w:val="TAC"/>
            </w:pPr>
            <w:r w:rsidRPr="0006458D">
              <w:t>[1.7]</w:t>
            </w:r>
          </w:p>
        </w:tc>
      </w:tr>
      <w:tr w:rsidR="0089365F" w:rsidRPr="0006458D" w14:paraId="654E3A7B" w14:textId="77777777" w:rsidTr="0089365F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824F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E9F0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082D7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461A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1EAD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9468" w14:textId="77777777" w:rsidR="0089365F" w:rsidRPr="0006458D" w:rsidRDefault="0089365F" w:rsidP="00654D6A">
            <w:pPr>
              <w:pStyle w:val="TAC"/>
            </w:pPr>
            <w:r w:rsidRPr="0006458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5782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70EA2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5928" w14:textId="77777777" w:rsidR="0089365F" w:rsidRPr="0006458D" w:rsidRDefault="0089365F" w:rsidP="00654D6A">
            <w:pPr>
              <w:pStyle w:val="TAC"/>
            </w:pPr>
            <w:r w:rsidRPr="0006458D">
              <w:t>[1.4]</w:t>
            </w:r>
          </w:p>
        </w:tc>
      </w:tr>
      <w:tr w:rsidR="0089365F" w:rsidRPr="0006458D" w14:paraId="0BFE84D5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670B5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7213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AFDB8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46C3D" w14:textId="77777777" w:rsidR="0089365F" w:rsidRPr="0006458D" w:rsidRDefault="0089365F" w:rsidP="00654D6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2552" w14:textId="77777777" w:rsidR="0089365F" w:rsidRPr="0006458D" w:rsidRDefault="0089365F" w:rsidP="00654D6A">
            <w:pPr>
              <w:pStyle w:val="TAC"/>
            </w:pPr>
            <w:r w:rsidRPr="0006458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9875E" w14:textId="77777777" w:rsidR="0089365F" w:rsidRPr="0006458D" w:rsidRDefault="0089365F" w:rsidP="00654D6A">
            <w:pPr>
              <w:pStyle w:val="TAC"/>
            </w:pPr>
            <w:r w:rsidRPr="0006458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D0C" w14:textId="77777777" w:rsidR="0089365F" w:rsidRPr="0006458D" w:rsidRDefault="0089365F" w:rsidP="00654D6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5A4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76DA" w14:textId="77777777" w:rsidR="0089365F" w:rsidRPr="0006458D" w:rsidRDefault="0089365F" w:rsidP="00654D6A">
            <w:pPr>
              <w:pStyle w:val="TAC"/>
            </w:pPr>
            <w:r w:rsidRPr="0006458D">
              <w:t>[21.5]</w:t>
            </w:r>
          </w:p>
        </w:tc>
      </w:tr>
      <w:tr w:rsidR="0089365F" w:rsidRPr="0006458D" w14:paraId="7A0FAC2F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A879E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80A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E3A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337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1F24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D89C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878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7BFC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25A" w14:textId="77777777" w:rsidR="0089365F" w:rsidRPr="0006458D" w:rsidRDefault="0089365F" w:rsidP="00654D6A">
            <w:pPr>
              <w:pStyle w:val="TAC"/>
            </w:pPr>
            <w:r w:rsidRPr="0006458D">
              <w:t>[20.7]</w:t>
            </w:r>
          </w:p>
        </w:tc>
      </w:tr>
      <w:tr w:rsidR="0089365F" w:rsidRPr="0006458D" w14:paraId="305A93AC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D90F1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E4FC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8A84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C225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9D74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40CAA" w14:textId="77777777" w:rsidR="0089365F" w:rsidRPr="0006458D" w:rsidRDefault="0089365F" w:rsidP="00654D6A">
            <w:pPr>
              <w:pStyle w:val="TAC"/>
            </w:pPr>
            <w:r w:rsidRPr="0006458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6C21A" w14:textId="77777777" w:rsidR="0089365F" w:rsidRPr="0006458D" w:rsidRDefault="0089365F" w:rsidP="00654D6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4F" w14:textId="77777777" w:rsidR="0089365F" w:rsidRPr="0006458D" w:rsidRDefault="0089365F" w:rsidP="00654D6A">
            <w:pPr>
              <w:pStyle w:val="TAC"/>
            </w:pPr>
            <w:r w:rsidRPr="0006458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FE" w14:textId="77777777" w:rsidR="0089365F" w:rsidRPr="0006458D" w:rsidRDefault="0089365F" w:rsidP="00654D6A">
            <w:pPr>
              <w:pStyle w:val="TAC"/>
            </w:pPr>
            <w:r w:rsidRPr="0006458D">
              <w:t>[19.0]</w:t>
            </w:r>
          </w:p>
        </w:tc>
      </w:tr>
      <w:tr w:rsidR="0089365F" w:rsidRPr="0006458D" w14:paraId="3A6220DD" w14:textId="77777777" w:rsidTr="008936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5D4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F69" w14:textId="77777777" w:rsidR="0089365F" w:rsidRPr="0006458D" w:rsidRDefault="0089365F" w:rsidP="00654D6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E3B" w14:textId="77777777" w:rsidR="0089365F" w:rsidRPr="0006458D" w:rsidRDefault="0089365F" w:rsidP="00654D6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42B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DB13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6B7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C69" w14:textId="77777777" w:rsidR="0089365F" w:rsidRPr="0006458D" w:rsidRDefault="0089365F" w:rsidP="00654D6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93" w14:textId="77777777" w:rsidR="0089365F" w:rsidRPr="0006458D" w:rsidRDefault="0089365F" w:rsidP="00654D6A">
            <w:pPr>
              <w:pStyle w:val="TAC"/>
            </w:pPr>
            <w:r w:rsidRPr="0006458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2765" w14:textId="77777777" w:rsidR="0089365F" w:rsidRPr="0006458D" w:rsidRDefault="0089365F" w:rsidP="00654D6A">
            <w:pPr>
              <w:pStyle w:val="TAC"/>
            </w:pPr>
            <w:r w:rsidRPr="0006458D">
              <w:t>[18.4]</w:t>
            </w:r>
          </w:p>
        </w:tc>
      </w:tr>
    </w:tbl>
    <w:p w14:paraId="61938996" w14:textId="77777777" w:rsidR="0089365F" w:rsidRPr="0006458D" w:rsidRDefault="0089365F" w:rsidP="0089365F">
      <w:pPr>
        <w:rPr>
          <w:noProof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2D8A2" w14:textId="77777777" w:rsidR="009B2BDB" w:rsidRDefault="009B2BDB">
      <w:r>
        <w:separator/>
      </w:r>
    </w:p>
  </w:endnote>
  <w:endnote w:type="continuationSeparator" w:id="0">
    <w:p w14:paraId="24A01061" w14:textId="77777777" w:rsidR="009B2BDB" w:rsidRDefault="009B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B7E9C" w14:textId="77777777" w:rsidR="009B2BDB" w:rsidRDefault="009B2BDB">
      <w:r>
        <w:separator/>
      </w:r>
    </w:p>
  </w:footnote>
  <w:footnote w:type="continuationSeparator" w:id="0">
    <w:p w14:paraId="422A1D47" w14:textId="77777777" w:rsidR="009B2BDB" w:rsidRDefault="009B2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8B0E82" w:rsidRDefault="008B0E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59E6"/>
    <w:rsid w:val="000526D6"/>
    <w:rsid w:val="00055076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45D43"/>
    <w:rsid w:val="00156AB8"/>
    <w:rsid w:val="00173137"/>
    <w:rsid w:val="00191526"/>
    <w:rsid w:val="00192C46"/>
    <w:rsid w:val="001A08B3"/>
    <w:rsid w:val="001A7B60"/>
    <w:rsid w:val="001B52F0"/>
    <w:rsid w:val="001B7A65"/>
    <w:rsid w:val="001C1FA1"/>
    <w:rsid w:val="001D6259"/>
    <w:rsid w:val="001E41F3"/>
    <w:rsid w:val="00205362"/>
    <w:rsid w:val="0024556B"/>
    <w:rsid w:val="0026004D"/>
    <w:rsid w:val="002640DD"/>
    <w:rsid w:val="0026664A"/>
    <w:rsid w:val="00275D12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609EF"/>
    <w:rsid w:val="0036231A"/>
    <w:rsid w:val="00363716"/>
    <w:rsid w:val="00374DD4"/>
    <w:rsid w:val="003E1A36"/>
    <w:rsid w:val="003E280A"/>
    <w:rsid w:val="00410371"/>
    <w:rsid w:val="00412A07"/>
    <w:rsid w:val="004217BF"/>
    <w:rsid w:val="004230FE"/>
    <w:rsid w:val="004242F1"/>
    <w:rsid w:val="00461B5C"/>
    <w:rsid w:val="004B75B7"/>
    <w:rsid w:val="004C7965"/>
    <w:rsid w:val="004D170E"/>
    <w:rsid w:val="004D35B9"/>
    <w:rsid w:val="00506CD7"/>
    <w:rsid w:val="00513C65"/>
    <w:rsid w:val="0051580D"/>
    <w:rsid w:val="0053520B"/>
    <w:rsid w:val="005455B8"/>
    <w:rsid w:val="00547111"/>
    <w:rsid w:val="00582A6B"/>
    <w:rsid w:val="00592D00"/>
    <w:rsid w:val="00592D74"/>
    <w:rsid w:val="005E2C44"/>
    <w:rsid w:val="00621188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F1AD3"/>
    <w:rsid w:val="00700E4D"/>
    <w:rsid w:val="007039F6"/>
    <w:rsid w:val="007363BB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11F75"/>
    <w:rsid w:val="008279FA"/>
    <w:rsid w:val="00832AA4"/>
    <w:rsid w:val="008464BE"/>
    <w:rsid w:val="008579F4"/>
    <w:rsid w:val="0086133C"/>
    <w:rsid w:val="008626E7"/>
    <w:rsid w:val="00870EE7"/>
    <w:rsid w:val="0089365F"/>
    <w:rsid w:val="008A45A6"/>
    <w:rsid w:val="008A5B8B"/>
    <w:rsid w:val="008B0E82"/>
    <w:rsid w:val="008C4567"/>
    <w:rsid w:val="008D1B4A"/>
    <w:rsid w:val="008D4141"/>
    <w:rsid w:val="008E6814"/>
    <w:rsid w:val="008F686C"/>
    <w:rsid w:val="00903356"/>
    <w:rsid w:val="009148DE"/>
    <w:rsid w:val="009777D9"/>
    <w:rsid w:val="00990777"/>
    <w:rsid w:val="00991B88"/>
    <w:rsid w:val="009A5753"/>
    <w:rsid w:val="009A579D"/>
    <w:rsid w:val="009B2BDB"/>
    <w:rsid w:val="009C5A61"/>
    <w:rsid w:val="009E3297"/>
    <w:rsid w:val="009F734F"/>
    <w:rsid w:val="00A06590"/>
    <w:rsid w:val="00A246B6"/>
    <w:rsid w:val="00A27CFF"/>
    <w:rsid w:val="00A40C4E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06A52"/>
    <w:rsid w:val="00B22263"/>
    <w:rsid w:val="00B258BB"/>
    <w:rsid w:val="00B40AB6"/>
    <w:rsid w:val="00B45033"/>
    <w:rsid w:val="00B54F41"/>
    <w:rsid w:val="00B67B97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C5026"/>
    <w:rsid w:val="00CC68D0"/>
    <w:rsid w:val="00CC7419"/>
    <w:rsid w:val="00CE1117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E34CF"/>
    <w:rsid w:val="00E01AF6"/>
    <w:rsid w:val="00E13F3D"/>
    <w:rsid w:val="00E302CA"/>
    <w:rsid w:val="00E33D49"/>
    <w:rsid w:val="00E34898"/>
    <w:rsid w:val="00E5415A"/>
    <w:rsid w:val="00E76B2F"/>
    <w:rsid w:val="00E83785"/>
    <w:rsid w:val="00E93BB6"/>
    <w:rsid w:val="00EB09B7"/>
    <w:rsid w:val="00EE7D7C"/>
    <w:rsid w:val="00EF31D6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CA150-DE05-418B-9292-E677F50E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1213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27</cp:revision>
  <cp:lastPrinted>1899-12-31T23:00:00Z</cp:lastPrinted>
  <dcterms:created xsi:type="dcterms:W3CDTF">2019-04-27T18:23:00Z</dcterms:created>
  <dcterms:modified xsi:type="dcterms:W3CDTF">2019-08-16T10:40:00Z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